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E26" w:rsidRPr="00310DC1" w:rsidRDefault="00E53E26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E53E26" w:rsidRPr="00DB72EF" w:rsidRDefault="00E53E26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53E26" w:rsidRPr="00DB72EF" w:rsidRDefault="00E53E26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53E26" w:rsidRPr="00DB72EF" w:rsidRDefault="00E53E26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53E26" w:rsidRPr="00DB72EF" w:rsidRDefault="00E53E26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E53E26" w:rsidRPr="00DB72EF" w:rsidRDefault="00E53E26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E53E26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E53E26" w:rsidRPr="00DB72EF" w:rsidRDefault="00E53E26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E53E26" w:rsidRDefault="00E53E26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E53E26" w:rsidRPr="00DB72EF" w:rsidRDefault="00E53E26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E53E26" w:rsidRPr="00DB72EF" w:rsidRDefault="00E53E26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E53E26" w:rsidRPr="00DB72EF" w:rsidRDefault="00E53E26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E53E26" w:rsidRPr="00DB72EF" w:rsidRDefault="00E53E26">
      <w:pPr>
        <w:autoSpaceDE/>
        <w:jc w:val="both"/>
        <w:rPr>
          <w:b/>
          <w:i/>
          <w:color w:val="auto"/>
          <w:lang w:eastAsia="ar-SA"/>
        </w:rPr>
      </w:pPr>
    </w:p>
    <w:p w:rsidR="00E53E26" w:rsidRDefault="00E53E26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E53E26" w:rsidRDefault="00E53E26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E53E26" w:rsidRPr="00DB72EF" w:rsidRDefault="00E53E26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53E26" w:rsidRPr="00DB72EF" w:rsidRDefault="00E53E26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E53E26" w:rsidRPr="00DB72EF" w:rsidRDefault="00E53E26" w:rsidP="00E266AA">
      <w:pPr>
        <w:autoSpaceDE/>
        <w:rPr>
          <w:i/>
          <w:color w:val="auto"/>
          <w:lang w:eastAsia="ar-SA"/>
        </w:rPr>
      </w:pPr>
    </w:p>
    <w:p w:rsidR="00E53E26" w:rsidRDefault="00E53E26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E53E26" w:rsidRPr="00D129FC" w:rsidRDefault="00E53E26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E53E26" w:rsidRPr="00B275A6" w:rsidRDefault="00E53E26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E53E26" w:rsidRPr="001A5CF0" w:rsidRDefault="00E53E26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1A5CF0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32"/>
          <w:szCs w:val="32"/>
        </w:rPr>
        <w:t>B</w:t>
      </w:r>
      <w:r>
        <w:rPr>
          <w:b/>
          <w:sz w:val="28"/>
          <w:szCs w:val="28"/>
        </w:rPr>
        <w:t>udowa drogi dla pieszych i rowerów od granic miasta Leszno do miejscowości Lasocice – odcinek od granic miasta Leszna do węzła Leszno Zachód z wyłączeniem węzła Leszno Zachód</w:t>
      </w:r>
      <w:r w:rsidRPr="001A5CF0">
        <w:rPr>
          <w:b/>
          <w:color w:val="auto"/>
          <w:sz w:val="28"/>
          <w:szCs w:val="28"/>
          <w:lang w:eastAsia="ar-SA"/>
        </w:rPr>
        <w:t>”</w:t>
      </w:r>
    </w:p>
    <w:p w:rsidR="00E53E26" w:rsidRPr="00E23FD0" w:rsidRDefault="00E53E26">
      <w:pPr>
        <w:autoSpaceDE/>
        <w:jc w:val="both"/>
        <w:rPr>
          <w:color w:val="auto"/>
          <w:lang w:eastAsia="ar-SA"/>
        </w:rPr>
      </w:pPr>
    </w:p>
    <w:p w:rsidR="00E53E26" w:rsidRPr="00DB72EF" w:rsidRDefault="00E53E26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E53E26" w:rsidRPr="00DB72EF" w:rsidRDefault="00E53E26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E53E26" w:rsidRPr="00DB72EF" w:rsidRDefault="00E53E26">
      <w:pPr>
        <w:autoSpaceDE/>
        <w:jc w:val="both"/>
        <w:rPr>
          <w:lang w:eastAsia="ar-SA"/>
        </w:rPr>
      </w:pPr>
    </w:p>
    <w:p w:rsidR="00E53E26" w:rsidRPr="00DB72EF" w:rsidRDefault="00E53E26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E53E26" w:rsidRPr="00FF406D" w:rsidRDefault="00E53E26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E53E26" w:rsidRPr="00DB72EF" w:rsidRDefault="00E53E26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E53E26" w:rsidRPr="002A3B44" w:rsidRDefault="00E53E26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E53E26" w:rsidRDefault="00E53E26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E53E26" w:rsidRDefault="00E53E26" w:rsidP="00310DC1">
      <w:pPr>
        <w:jc w:val="both"/>
        <w:rPr>
          <w:b/>
          <w:i/>
          <w:color w:val="auto"/>
          <w:lang w:eastAsia="ar-SA"/>
        </w:rPr>
      </w:pPr>
    </w:p>
    <w:p w:rsidR="00E53E26" w:rsidRDefault="00E53E26" w:rsidP="00310DC1">
      <w:pPr>
        <w:jc w:val="both"/>
        <w:rPr>
          <w:b/>
          <w:i/>
          <w:color w:val="FF0000"/>
          <w:lang w:eastAsia="ar-SA"/>
        </w:rPr>
      </w:pPr>
    </w:p>
    <w:p w:rsidR="00E53E26" w:rsidRDefault="00E53E26" w:rsidP="00310DC1">
      <w:pPr>
        <w:jc w:val="both"/>
        <w:rPr>
          <w:b/>
          <w:i/>
          <w:color w:val="FF0000"/>
          <w:lang w:eastAsia="ar-SA"/>
        </w:rPr>
      </w:pPr>
    </w:p>
    <w:p w:rsidR="00E53E26" w:rsidRPr="00581979" w:rsidRDefault="00E53E26" w:rsidP="00581979">
      <w:pPr>
        <w:jc w:val="both"/>
        <w:rPr>
          <w:b/>
          <w:i/>
          <w:color w:val="FF0000"/>
          <w:lang w:eastAsia="ar-SA"/>
        </w:rPr>
      </w:pPr>
    </w:p>
    <w:p w:rsidR="00E53E26" w:rsidRPr="00581979" w:rsidRDefault="00E53E26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E53E26" w:rsidRPr="00581979" w:rsidRDefault="00E53E26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E53E26" w:rsidRPr="00581979" w:rsidRDefault="00E53E26" w:rsidP="00581979">
      <w:pPr>
        <w:jc w:val="both"/>
        <w:rPr>
          <w:iCs/>
          <w:color w:val="FF0000"/>
          <w:sz w:val="22"/>
          <w:szCs w:val="22"/>
        </w:rPr>
      </w:pPr>
    </w:p>
    <w:p w:rsidR="00E53E26" w:rsidRPr="00581979" w:rsidRDefault="00E53E26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E53E26" w:rsidRPr="00581979" w:rsidRDefault="00E53E26" w:rsidP="00581979">
      <w:pPr>
        <w:jc w:val="both"/>
        <w:rPr>
          <w:iCs/>
          <w:color w:val="FF0000"/>
          <w:sz w:val="22"/>
          <w:szCs w:val="22"/>
        </w:rPr>
      </w:pPr>
    </w:p>
    <w:p w:rsidR="00E53E26" w:rsidRPr="00581979" w:rsidRDefault="00E53E26" w:rsidP="00581979">
      <w:pPr>
        <w:rPr>
          <w:color w:val="FF0000"/>
          <w:sz w:val="22"/>
          <w:szCs w:val="22"/>
          <w:lang w:eastAsia="pl-PL"/>
        </w:rPr>
      </w:pPr>
    </w:p>
    <w:p w:rsidR="00E53E26" w:rsidRPr="00275008" w:rsidRDefault="00E53E26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E53E26" w:rsidRPr="00581979" w:rsidRDefault="00E53E26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E53E26" w:rsidRPr="00581979" w:rsidRDefault="00E53E26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E53E26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E26" w:rsidRDefault="00E53E2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E53E26" w:rsidRDefault="00E53E2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E26" w:rsidRDefault="00E53E2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E53E26" w:rsidRDefault="00E53E2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E26" w:rsidRDefault="00E53E26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>
      <w:rPr>
        <w:color w:val="auto"/>
        <w:lang w:eastAsia="ar-SA"/>
      </w:rPr>
      <w:t>P.271.16</w:t>
    </w:r>
    <w:r w:rsidRPr="001A5CF0">
      <w:rPr>
        <w:color w:val="auto"/>
        <w:lang w:eastAsia="ar-SA"/>
      </w:rPr>
      <w:t xml:space="preserve">.2026   </w:t>
    </w:r>
    <w:r w:rsidRPr="005A2F13">
      <w:rPr>
        <w:color w:val="auto"/>
        <w:lang w:eastAsia="ar-SA"/>
      </w:rPr>
      <w:t xml:space="preserve">   </w:t>
    </w:r>
    <w:r>
      <w:rPr>
        <w:lang w:eastAsia="ar-SA"/>
      </w:rPr>
      <w:t xml:space="preserve">                                              </w:t>
    </w:r>
  </w:p>
  <w:p w:rsidR="00E53E26" w:rsidRDefault="00E53E26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155C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D369C"/>
    <w:rsid w:val="000E45E2"/>
    <w:rsid w:val="000F41A6"/>
    <w:rsid w:val="00105DA1"/>
    <w:rsid w:val="00111837"/>
    <w:rsid w:val="00114648"/>
    <w:rsid w:val="00134442"/>
    <w:rsid w:val="0014606D"/>
    <w:rsid w:val="001632BC"/>
    <w:rsid w:val="00163D11"/>
    <w:rsid w:val="00166A71"/>
    <w:rsid w:val="00173DC0"/>
    <w:rsid w:val="001874C7"/>
    <w:rsid w:val="00194C7F"/>
    <w:rsid w:val="001A5CF0"/>
    <w:rsid w:val="001B10EE"/>
    <w:rsid w:val="001B1F6D"/>
    <w:rsid w:val="001B3186"/>
    <w:rsid w:val="001C2F53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3685D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2C59A2"/>
    <w:rsid w:val="00300FF2"/>
    <w:rsid w:val="00310DC1"/>
    <w:rsid w:val="00311E8E"/>
    <w:rsid w:val="00322BE8"/>
    <w:rsid w:val="00327870"/>
    <w:rsid w:val="003309D0"/>
    <w:rsid w:val="00353F7A"/>
    <w:rsid w:val="00361872"/>
    <w:rsid w:val="00363CE9"/>
    <w:rsid w:val="003828B3"/>
    <w:rsid w:val="00383B03"/>
    <w:rsid w:val="003844DC"/>
    <w:rsid w:val="00393F26"/>
    <w:rsid w:val="00394C71"/>
    <w:rsid w:val="003953A8"/>
    <w:rsid w:val="003C4ADC"/>
    <w:rsid w:val="003D1D8F"/>
    <w:rsid w:val="003E0FF8"/>
    <w:rsid w:val="003E5C74"/>
    <w:rsid w:val="003F7685"/>
    <w:rsid w:val="004045BB"/>
    <w:rsid w:val="00464864"/>
    <w:rsid w:val="0046708D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4D1FB5"/>
    <w:rsid w:val="004F34DC"/>
    <w:rsid w:val="00500BE5"/>
    <w:rsid w:val="00501057"/>
    <w:rsid w:val="00501A30"/>
    <w:rsid w:val="005055E4"/>
    <w:rsid w:val="005066D0"/>
    <w:rsid w:val="00523C16"/>
    <w:rsid w:val="00535B28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30E81"/>
    <w:rsid w:val="00656821"/>
    <w:rsid w:val="00664025"/>
    <w:rsid w:val="006651D7"/>
    <w:rsid w:val="00680191"/>
    <w:rsid w:val="00691796"/>
    <w:rsid w:val="00697D40"/>
    <w:rsid w:val="006B199B"/>
    <w:rsid w:val="006B3647"/>
    <w:rsid w:val="006D04DD"/>
    <w:rsid w:val="006F081B"/>
    <w:rsid w:val="006F12DC"/>
    <w:rsid w:val="00702DD8"/>
    <w:rsid w:val="007203FF"/>
    <w:rsid w:val="0073415D"/>
    <w:rsid w:val="0074453E"/>
    <w:rsid w:val="00764BC2"/>
    <w:rsid w:val="00775069"/>
    <w:rsid w:val="007A74D4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E6EF9"/>
    <w:rsid w:val="008F16FD"/>
    <w:rsid w:val="00913649"/>
    <w:rsid w:val="009164EC"/>
    <w:rsid w:val="00917FE5"/>
    <w:rsid w:val="00937004"/>
    <w:rsid w:val="00950E54"/>
    <w:rsid w:val="0096478E"/>
    <w:rsid w:val="00984210"/>
    <w:rsid w:val="00993D75"/>
    <w:rsid w:val="009B1090"/>
    <w:rsid w:val="009B3D24"/>
    <w:rsid w:val="009C3757"/>
    <w:rsid w:val="009C3C0F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E3CB6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82E5F"/>
    <w:rsid w:val="00B965EB"/>
    <w:rsid w:val="00BA5C89"/>
    <w:rsid w:val="00BB5858"/>
    <w:rsid w:val="00BB6331"/>
    <w:rsid w:val="00BE52E8"/>
    <w:rsid w:val="00C042CF"/>
    <w:rsid w:val="00C157D1"/>
    <w:rsid w:val="00C17033"/>
    <w:rsid w:val="00C2194E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53E26"/>
    <w:rsid w:val="00E61FEB"/>
    <w:rsid w:val="00E73CF3"/>
    <w:rsid w:val="00E82B7A"/>
    <w:rsid w:val="00EB0B94"/>
    <w:rsid w:val="00F00BAC"/>
    <w:rsid w:val="00F06230"/>
    <w:rsid w:val="00F116E3"/>
    <w:rsid w:val="00F12B0F"/>
    <w:rsid w:val="00F203A3"/>
    <w:rsid w:val="00F35E94"/>
    <w:rsid w:val="00F45E14"/>
    <w:rsid w:val="00F53668"/>
    <w:rsid w:val="00F7205D"/>
    <w:rsid w:val="00F74737"/>
    <w:rsid w:val="00F90D39"/>
    <w:rsid w:val="00FA2F76"/>
    <w:rsid w:val="00FB1D7C"/>
    <w:rsid w:val="00FC3475"/>
    <w:rsid w:val="00FC34FE"/>
    <w:rsid w:val="00FC645B"/>
    <w:rsid w:val="00FC6DDC"/>
    <w:rsid w:val="00FF220B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9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387</Words>
  <Characters>2324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51</cp:revision>
  <dcterms:created xsi:type="dcterms:W3CDTF">2021-04-20T12:35:00Z</dcterms:created>
  <dcterms:modified xsi:type="dcterms:W3CDTF">2026-05-08T10:35:00Z</dcterms:modified>
</cp:coreProperties>
</file>